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CA321" w14:textId="77777777" w:rsidR="00162131" w:rsidRPr="00725E9C" w:rsidRDefault="00162131" w:rsidP="00162131">
      <w:pPr>
        <w:autoSpaceDE w:val="0"/>
        <w:autoSpaceDN w:val="0"/>
        <w:adjustRightInd w:val="0"/>
        <w:spacing w:before="120" w:after="120"/>
        <w:ind w:left="284" w:right="284"/>
        <w:jc w:val="center"/>
        <w:rPr>
          <w:rFonts w:ascii="Arial" w:hAnsi="Arial" w:cs="Arial"/>
          <w:b/>
          <w:sz w:val="28"/>
          <w:szCs w:val="28"/>
        </w:rPr>
      </w:pPr>
      <w:r w:rsidRPr="00725E9C">
        <w:rPr>
          <w:rFonts w:ascii="Arial" w:hAnsi="Arial" w:cs="Arial"/>
          <w:b/>
          <w:sz w:val="28"/>
          <w:szCs w:val="28"/>
        </w:rPr>
        <w:t>AUTORIZACIÓN DE SALIDA DEL CENTRO ANTES DE FINALIZAR EL HORARIO LECTIVO</w:t>
      </w:r>
    </w:p>
    <w:p w14:paraId="13EAECCD" w14:textId="77777777" w:rsidR="00162131" w:rsidRDefault="00162131" w:rsidP="00162131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368B36B6" w14:textId="77777777" w:rsidR="00162131" w:rsidRPr="00C85D62" w:rsidRDefault="00162131" w:rsidP="00162131">
      <w:pPr>
        <w:widowControl w:val="0"/>
        <w:tabs>
          <w:tab w:val="left" w:pos="7215"/>
        </w:tabs>
        <w:autoSpaceDE w:val="0"/>
        <w:autoSpaceDN w:val="0"/>
        <w:ind w:right="-1"/>
        <w:jc w:val="both"/>
        <w:rPr>
          <w:rFonts w:ascii="Calibri" w:eastAsia="Calibri" w:hAnsi="Calibri" w:cs="Calibri"/>
          <w:lang w:eastAsia="en-US"/>
        </w:rPr>
      </w:pPr>
      <w:r w:rsidRPr="00C85D62">
        <w:rPr>
          <w:rFonts w:ascii="Calibri" w:eastAsia="Calibri" w:hAnsi="Calibri" w:cs="Calibri"/>
          <w:lang w:eastAsia="en-US"/>
        </w:rPr>
        <w:t>En ocasiones y por causas plenamente justificadas, hay días que algún profesor no puede impartir sus clases. Cuando esta circunstancia afecta a las horas centrales del horario del grupo, los profesores de guardia se hacen responsables de los alumnos.</w:t>
      </w:r>
    </w:p>
    <w:p w14:paraId="15BEAD7A" w14:textId="77777777" w:rsidR="00162131" w:rsidRPr="00C85D62" w:rsidRDefault="00162131" w:rsidP="00162131">
      <w:pPr>
        <w:widowControl w:val="0"/>
        <w:tabs>
          <w:tab w:val="left" w:pos="7215"/>
        </w:tabs>
        <w:autoSpaceDE w:val="0"/>
        <w:autoSpaceDN w:val="0"/>
        <w:ind w:right="-1" w:firstLine="709"/>
        <w:jc w:val="both"/>
        <w:rPr>
          <w:rFonts w:ascii="Calibri" w:eastAsia="Calibri" w:hAnsi="Calibri" w:cs="Calibri"/>
          <w:lang w:eastAsia="en-US"/>
        </w:rPr>
      </w:pPr>
    </w:p>
    <w:p w14:paraId="4F11CE20" w14:textId="77777777" w:rsidR="00162131" w:rsidRPr="00C85D62" w:rsidRDefault="00162131" w:rsidP="00162131">
      <w:pPr>
        <w:widowControl w:val="0"/>
        <w:tabs>
          <w:tab w:val="left" w:pos="7215"/>
        </w:tabs>
        <w:autoSpaceDE w:val="0"/>
        <w:autoSpaceDN w:val="0"/>
        <w:ind w:right="-1"/>
        <w:jc w:val="both"/>
        <w:rPr>
          <w:rFonts w:ascii="Calibri" w:eastAsia="Calibri" w:hAnsi="Calibri" w:cs="Calibri"/>
          <w:lang w:eastAsia="en-US"/>
        </w:rPr>
      </w:pPr>
      <w:r w:rsidRPr="00C85D62">
        <w:rPr>
          <w:rFonts w:ascii="Calibri" w:eastAsia="Calibri" w:hAnsi="Calibri" w:cs="Calibri"/>
          <w:lang w:eastAsia="en-US"/>
        </w:rPr>
        <w:t>Sin embargo, se plantea un importante problema cuando ocurre a últimas horas: por una parte</w:t>
      </w:r>
      <w:r>
        <w:rPr>
          <w:rFonts w:ascii="Calibri" w:eastAsia="Calibri" w:hAnsi="Calibri" w:cs="Calibri"/>
          <w:lang w:eastAsia="en-US"/>
        </w:rPr>
        <w:t>,</w:t>
      </w:r>
      <w:r w:rsidRPr="00C85D62">
        <w:rPr>
          <w:rFonts w:ascii="Calibri" w:eastAsia="Calibri" w:hAnsi="Calibri" w:cs="Calibri"/>
          <w:lang w:eastAsia="en-US"/>
        </w:rPr>
        <w:t xml:space="preserve"> los alumnos quieren marcharse a casa pues </w:t>
      </w:r>
      <w:r>
        <w:rPr>
          <w:rFonts w:ascii="Calibri" w:eastAsia="Calibri" w:hAnsi="Calibri" w:cs="Calibri"/>
          <w:lang w:eastAsia="en-US"/>
        </w:rPr>
        <w:t xml:space="preserve">ya </w:t>
      </w:r>
      <w:r w:rsidRPr="00C85D62">
        <w:rPr>
          <w:rFonts w:ascii="Calibri" w:eastAsia="Calibri" w:hAnsi="Calibri" w:cs="Calibri"/>
          <w:lang w:eastAsia="en-US"/>
        </w:rPr>
        <w:t xml:space="preserve">están </w:t>
      </w:r>
      <w:r>
        <w:rPr>
          <w:rFonts w:ascii="Calibri" w:eastAsia="Calibri" w:hAnsi="Calibri" w:cs="Calibri"/>
          <w:lang w:eastAsia="en-US"/>
        </w:rPr>
        <w:t>muy</w:t>
      </w:r>
      <w:r w:rsidRPr="00C85D62">
        <w:rPr>
          <w:rFonts w:ascii="Calibri" w:eastAsia="Calibri" w:hAnsi="Calibri" w:cs="Calibri"/>
          <w:lang w:eastAsia="en-US"/>
        </w:rPr>
        <w:t xml:space="preserve"> cansados</w:t>
      </w:r>
      <w:r>
        <w:rPr>
          <w:rFonts w:ascii="Calibri" w:eastAsia="Calibri" w:hAnsi="Calibri" w:cs="Calibri"/>
          <w:lang w:eastAsia="en-US"/>
        </w:rPr>
        <w:t xml:space="preserve">, </w:t>
      </w:r>
      <w:r w:rsidRPr="00C85D62">
        <w:rPr>
          <w:rFonts w:ascii="Calibri" w:eastAsia="Calibri" w:hAnsi="Calibri" w:cs="Calibri"/>
          <w:lang w:eastAsia="en-US"/>
        </w:rPr>
        <w:t>y</w:t>
      </w:r>
      <w:r>
        <w:rPr>
          <w:rFonts w:ascii="Calibri" w:eastAsia="Calibri" w:hAnsi="Calibri" w:cs="Calibri"/>
          <w:lang w:eastAsia="en-US"/>
        </w:rPr>
        <w:t xml:space="preserve"> </w:t>
      </w:r>
      <w:r w:rsidRPr="00C85D62">
        <w:rPr>
          <w:rFonts w:ascii="Calibri" w:eastAsia="Calibri" w:hAnsi="Calibri" w:cs="Calibri"/>
          <w:lang w:eastAsia="en-US"/>
        </w:rPr>
        <w:t>por otro</w:t>
      </w:r>
      <w:r>
        <w:rPr>
          <w:rFonts w:ascii="Calibri" w:eastAsia="Calibri" w:hAnsi="Calibri" w:cs="Calibri"/>
          <w:lang w:eastAsia="en-US"/>
        </w:rPr>
        <w:t xml:space="preserve">, </w:t>
      </w:r>
      <w:r w:rsidRPr="00C85D62">
        <w:rPr>
          <w:rFonts w:ascii="Calibri" w:eastAsia="Calibri" w:hAnsi="Calibri" w:cs="Calibri"/>
          <w:lang w:eastAsia="en-US"/>
        </w:rPr>
        <w:t>alguno</w:t>
      </w:r>
      <w:r>
        <w:rPr>
          <w:rFonts w:ascii="Calibri" w:eastAsia="Calibri" w:hAnsi="Calibri" w:cs="Calibri"/>
          <w:lang w:eastAsia="en-US"/>
        </w:rPr>
        <w:t>s</w:t>
      </w:r>
      <w:r w:rsidRPr="00C85D62">
        <w:rPr>
          <w:rFonts w:ascii="Calibri" w:eastAsia="Calibri" w:hAnsi="Calibri" w:cs="Calibri"/>
          <w:lang w:eastAsia="en-US"/>
        </w:rPr>
        <w:t xml:space="preserve"> de estos alumnos son menores y no pueden abandonar el centro antes de finalizar la jornada escolar sin el consentimiento de sus padres o tutores legales.</w:t>
      </w:r>
    </w:p>
    <w:p w14:paraId="791D934A" w14:textId="77777777" w:rsidR="00162131" w:rsidRPr="00C85D62" w:rsidRDefault="00162131" w:rsidP="00162131">
      <w:pPr>
        <w:widowControl w:val="0"/>
        <w:tabs>
          <w:tab w:val="left" w:pos="7215"/>
        </w:tabs>
        <w:autoSpaceDE w:val="0"/>
        <w:autoSpaceDN w:val="0"/>
        <w:ind w:right="-1" w:firstLine="709"/>
        <w:jc w:val="both"/>
        <w:rPr>
          <w:rFonts w:ascii="Calibri" w:eastAsia="Calibri" w:hAnsi="Calibri" w:cs="Calibri"/>
          <w:lang w:eastAsia="en-US"/>
        </w:rPr>
      </w:pPr>
    </w:p>
    <w:p w14:paraId="7EA86CC6" w14:textId="77777777" w:rsidR="00162131" w:rsidRDefault="00162131" w:rsidP="00162131">
      <w:pPr>
        <w:widowControl w:val="0"/>
        <w:tabs>
          <w:tab w:val="left" w:pos="7215"/>
        </w:tabs>
        <w:autoSpaceDE w:val="0"/>
        <w:autoSpaceDN w:val="0"/>
        <w:ind w:right="-1"/>
        <w:jc w:val="both"/>
        <w:rPr>
          <w:rFonts w:ascii="Calibri" w:eastAsia="Calibri" w:hAnsi="Calibri" w:cs="Calibri"/>
          <w:lang w:eastAsia="en-US"/>
        </w:rPr>
      </w:pPr>
      <w:r w:rsidRPr="00C85D62">
        <w:rPr>
          <w:rFonts w:ascii="Calibri" w:eastAsia="Calibri" w:hAnsi="Calibri" w:cs="Calibri"/>
          <w:lang w:eastAsia="en-US"/>
        </w:rPr>
        <w:t xml:space="preserve">Por este motivo, les enviamos esta comunicación que nos debe </w:t>
      </w:r>
      <w:r w:rsidRPr="001D7F69">
        <w:rPr>
          <w:rFonts w:ascii="Calibri" w:eastAsia="Calibri" w:hAnsi="Calibri" w:cs="Calibri"/>
          <w:b/>
          <w:bCs/>
          <w:lang w:eastAsia="en-US"/>
        </w:rPr>
        <w:t>devolver firmada</w:t>
      </w:r>
      <w:r w:rsidRPr="00C85D62">
        <w:rPr>
          <w:rFonts w:ascii="Calibri" w:eastAsia="Calibri" w:hAnsi="Calibri" w:cs="Calibri"/>
          <w:lang w:eastAsia="en-US"/>
        </w:rPr>
        <w:t>.</w:t>
      </w:r>
    </w:p>
    <w:p w14:paraId="1E61E18A" w14:textId="77777777" w:rsidR="00162131" w:rsidRDefault="00162131" w:rsidP="00162131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2C163D7B" w14:textId="77777777" w:rsidR="00162131" w:rsidRDefault="00162131" w:rsidP="00162131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6C41630F" w14:textId="26ACDD43" w:rsidR="00162131" w:rsidRDefault="00162131" w:rsidP="00162131">
      <w:pPr>
        <w:widowControl w:val="0"/>
        <w:tabs>
          <w:tab w:val="left" w:pos="7215"/>
        </w:tabs>
        <w:autoSpaceDE w:val="0"/>
        <w:autoSpaceDN w:val="0"/>
        <w:spacing w:line="360" w:lineRule="auto"/>
        <w:jc w:val="both"/>
        <w:rPr>
          <w:rFonts w:ascii="Calibri" w:eastAsia="Calibri" w:hAnsi="Calibri" w:cs="Calibri"/>
          <w:lang w:eastAsia="en-US"/>
        </w:rPr>
      </w:pPr>
      <w:r w:rsidRPr="00990862">
        <w:rPr>
          <w:rFonts w:ascii="Calibri" w:eastAsia="Calibri" w:hAnsi="Calibri" w:cs="Calibri"/>
          <w:lang w:eastAsia="en-US"/>
        </w:rPr>
        <w:t>D</w:t>
      </w:r>
      <w:r>
        <w:rPr>
          <w:rFonts w:ascii="Calibri" w:eastAsia="Calibri" w:hAnsi="Calibri" w:cs="Calibri"/>
          <w:lang w:eastAsia="en-US"/>
        </w:rPr>
        <w:t xml:space="preserve">. ___________________________________________ </w:t>
      </w:r>
      <w:r w:rsidRPr="00990862">
        <w:rPr>
          <w:rFonts w:ascii="Calibri" w:eastAsia="Calibri" w:hAnsi="Calibri" w:cs="Calibri"/>
          <w:lang w:eastAsia="en-US"/>
        </w:rPr>
        <w:t xml:space="preserve">con D.N.I. </w:t>
      </w:r>
      <w:r>
        <w:rPr>
          <w:rFonts w:ascii="Calibri" w:eastAsia="Calibri" w:hAnsi="Calibri" w:cs="Calibri"/>
          <w:lang w:eastAsia="en-US"/>
        </w:rPr>
        <w:t>______________________</w:t>
      </w:r>
    </w:p>
    <w:p w14:paraId="23822C50" w14:textId="1D5EABCE" w:rsidR="00162131" w:rsidRPr="00990862" w:rsidRDefault="00162131" w:rsidP="00162131">
      <w:pPr>
        <w:widowControl w:val="0"/>
        <w:autoSpaceDE w:val="0"/>
        <w:autoSpaceDN w:val="0"/>
        <w:spacing w:line="360" w:lineRule="auto"/>
        <w:jc w:val="both"/>
        <w:rPr>
          <w:rFonts w:ascii="Calibri" w:eastAsia="Calibri" w:hAnsi="Calibri" w:cs="Calibri"/>
          <w:lang w:eastAsia="en-US"/>
        </w:rPr>
      </w:pPr>
      <w:r w:rsidRPr="00990862">
        <w:rPr>
          <w:rFonts w:ascii="Calibri" w:eastAsia="Calibri" w:hAnsi="Calibri" w:cs="Calibri"/>
          <w:lang w:eastAsia="en-US"/>
        </w:rPr>
        <w:t>Dña.</w:t>
      </w:r>
      <w:r>
        <w:rPr>
          <w:rFonts w:ascii="Calibri" w:eastAsia="Calibri" w:hAnsi="Calibri" w:cs="Calibri"/>
          <w:lang w:eastAsia="en-US"/>
        </w:rPr>
        <w:t xml:space="preserve"> _________________________________________ </w:t>
      </w:r>
      <w:r w:rsidRPr="00990862">
        <w:rPr>
          <w:rFonts w:ascii="Calibri" w:eastAsia="Calibri" w:hAnsi="Calibri" w:cs="Calibri"/>
          <w:lang w:eastAsia="en-US"/>
        </w:rPr>
        <w:t>con D.N.I.</w:t>
      </w:r>
      <w:r>
        <w:rPr>
          <w:rFonts w:ascii="Calibri" w:eastAsia="Calibri" w:hAnsi="Calibri" w:cs="Calibri"/>
          <w:lang w:eastAsia="en-US"/>
        </w:rPr>
        <w:t xml:space="preserve"> ______________________</w:t>
      </w:r>
    </w:p>
    <w:p w14:paraId="53EAC843" w14:textId="77777777" w:rsidR="00162131" w:rsidRPr="00990862" w:rsidRDefault="00162131" w:rsidP="00162131">
      <w:pPr>
        <w:widowControl w:val="0"/>
        <w:tabs>
          <w:tab w:val="left" w:pos="7215"/>
        </w:tabs>
        <w:autoSpaceDE w:val="0"/>
        <w:autoSpaceDN w:val="0"/>
        <w:spacing w:line="360" w:lineRule="auto"/>
        <w:jc w:val="both"/>
        <w:rPr>
          <w:rFonts w:ascii="Calibri" w:eastAsia="Calibri" w:hAnsi="Calibri" w:cs="Calibri"/>
          <w:lang w:eastAsia="en-US"/>
        </w:rPr>
      </w:pPr>
      <w:r w:rsidRPr="00990862">
        <w:rPr>
          <w:rFonts w:ascii="Calibri" w:eastAsia="Calibri" w:hAnsi="Calibri" w:cs="Calibri"/>
          <w:lang w:eastAsia="en-US"/>
        </w:rPr>
        <w:t>Padres</w:t>
      </w:r>
      <w:r>
        <w:rPr>
          <w:rFonts w:ascii="Calibri" w:eastAsia="Calibri" w:hAnsi="Calibri" w:cs="Calibri"/>
          <w:lang w:eastAsia="en-US"/>
        </w:rPr>
        <w:t xml:space="preserve"> o tutor</w:t>
      </w:r>
      <w:r w:rsidRPr="00990862">
        <w:rPr>
          <w:rFonts w:ascii="Calibri" w:eastAsia="Calibri" w:hAnsi="Calibri" w:cs="Calibri"/>
          <w:lang w:eastAsia="en-US"/>
        </w:rPr>
        <w:t xml:space="preserve"> de</w:t>
      </w:r>
      <w:r>
        <w:rPr>
          <w:rFonts w:ascii="Calibri" w:eastAsia="Calibri" w:hAnsi="Calibri" w:cs="Calibri"/>
          <w:lang w:eastAsia="en-US"/>
        </w:rPr>
        <w:t xml:space="preserve">l/la </w:t>
      </w:r>
      <w:r w:rsidRPr="00990862">
        <w:rPr>
          <w:rFonts w:ascii="Calibri" w:eastAsia="Calibri" w:hAnsi="Calibri" w:cs="Calibri"/>
          <w:lang w:eastAsia="en-US"/>
        </w:rPr>
        <w:t>alumno/a</w:t>
      </w:r>
      <w:r>
        <w:rPr>
          <w:rFonts w:ascii="Calibri" w:eastAsia="Calibri" w:hAnsi="Calibri" w:cs="Calibri"/>
          <w:lang w:eastAsia="en-US"/>
        </w:rPr>
        <w:t xml:space="preserve"> _________________________________________________,</w:t>
      </w:r>
    </w:p>
    <w:p w14:paraId="71118BF4" w14:textId="6C9EA755" w:rsidR="00162131" w:rsidRDefault="00162131" w:rsidP="00162131">
      <w:pPr>
        <w:widowControl w:val="0"/>
        <w:tabs>
          <w:tab w:val="left" w:pos="7215"/>
        </w:tabs>
        <w:autoSpaceDE w:val="0"/>
        <w:autoSpaceDN w:val="0"/>
        <w:spacing w:line="360" w:lineRule="auto"/>
        <w:jc w:val="both"/>
        <w:rPr>
          <w:rFonts w:ascii="Calibri" w:eastAsia="Calibri" w:hAnsi="Calibri" w:cs="Calibri"/>
          <w:lang w:eastAsia="en-US"/>
        </w:rPr>
      </w:pPr>
      <w:r w:rsidRPr="00990862">
        <w:rPr>
          <w:rFonts w:ascii="Calibri" w:eastAsia="Calibri" w:hAnsi="Calibri" w:cs="Calibri"/>
          <w:lang w:eastAsia="en-US"/>
        </w:rPr>
        <w:t>matriculado/a en el I.E.S. Luis Buñuel en el curso</w:t>
      </w:r>
      <w:r>
        <w:rPr>
          <w:rFonts w:ascii="Calibri" w:eastAsia="Calibri" w:hAnsi="Calibri" w:cs="Calibri"/>
          <w:lang w:eastAsia="en-US"/>
        </w:rPr>
        <w:t xml:space="preserve"> ___________________________________</w:t>
      </w:r>
    </w:p>
    <w:p w14:paraId="3FC4ED45" w14:textId="4E068EBC" w:rsidR="00162131" w:rsidRDefault="00162131" w:rsidP="00162131">
      <w:pPr>
        <w:widowControl w:val="0"/>
        <w:tabs>
          <w:tab w:val="left" w:pos="7215"/>
        </w:tabs>
        <w:autoSpaceDE w:val="0"/>
        <w:autoSpaceDN w:val="0"/>
        <w:spacing w:line="360" w:lineRule="auto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___________________________________________________________________________</w:t>
      </w:r>
    </w:p>
    <w:p w14:paraId="4932F2C5" w14:textId="77777777" w:rsidR="00162131" w:rsidRDefault="00162131" w:rsidP="00162131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42985565" w14:textId="77777777" w:rsidR="00162131" w:rsidRPr="002862A6" w:rsidRDefault="00162131" w:rsidP="00162131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  <w:r w:rsidRPr="00162131">
        <w:rPr>
          <w:rFonts w:ascii="Calibri" w:eastAsia="Calibri" w:hAnsi="Calibri" w:cs="Calibri"/>
          <w:bCs/>
          <w:lang w:eastAsia="en-US"/>
        </w:rPr>
        <w:t>Marque</w:t>
      </w:r>
      <w:r w:rsidRPr="00405AFD">
        <w:rPr>
          <w:rFonts w:ascii="Calibri" w:eastAsia="Calibri" w:hAnsi="Calibri" w:cs="Calibri"/>
          <w:b/>
          <w:lang w:eastAsia="en-US"/>
        </w:rPr>
        <w:t xml:space="preserve"> </w:t>
      </w:r>
      <w:r w:rsidRPr="00405AFD">
        <w:rPr>
          <w:rFonts w:ascii="Calibri" w:eastAsia="Calibri" w:hAnsi="Calibri" w:cs="Calibri"/>
          <w:b/>
          <w:bCs/>
          <w:u w:val="single"/>
          <w:lang w:eastAsia="en-US"/>
        </w:rPr>
        <w:t>únicamente</w:t>
      </w:r>
      <w:r w:rsidRPr="00405AFD">
        <w:rPr>
          <w:rFonts w:ascii="Calibri" w:eastAsia="Calibri" w:hAnsi="Calibri" w:cs="Calibri"/>
          <w:b/>
          <w:lang w:eastAsia="en-US"/>
        </w:rPr>
        <w:t xml:space="preserve"> </w:t>
      </w:r>
      <w:r w:rsidRPr="00162131">
        <w:rPr>
          <w:rFonts w:ascii="Calibri" w:eastAsia="Calibri" w:hAnsi="Calibri" w:cs="Calibri"/>
          <w:bCs/>
          <w:lang w:eastAsia="en-US"/>
        </w:rPr>
        <w:t>la casilla que corresponda</w:t>
      </w:r>
      <w:r w:rsidRPr="002862A6">
        <w:rPr>
          <w:rFonts w:ascii="Calibri" w:eastAsia="Calibri" w:hAnsi="Calibri" w:cs="Calibri"/>
          <w:lang w:eastAsia="en-US"/>
        </w:rPr>
        <w:t>:</w:t>
      </w:r>
    </w:p>
    <w:p w14:paraId="6910D7C2" w14:textId="77777777" w:rsidR="00162131" w:rsidRDefault="00162131" w:rsidP="00162131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46322609" w14:textId="77777777" w:rsidR="00162131" w:rsidRPr="005D7321" w:rsidRDefault="00162131" w:rsidP="00162131">
      <w:pPr>
        <w:widowControl w:val="0"/>
        <w:autoSpaceDE w:val="0"/>
        <w:autoSpaceDN w:val="0"/>
        <w:ind w:left="1418" w:right="-1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4342D2" wp14:editId="15673CEC">
                <wp:simplePos x="0" y="0"/>
                <wp:positionH relativeFrom="column">
                  <wp:posOffset>527050</wp:posOffset>
                </wp:positionH>
                <wp:positionV relativeFrom="paragraph">
                  <wp:posOffset>20955</wp:posOffset>
                </wp:positionV>
                <wp:extent cx="216000" cy="216000"/>
                <wp:effectExtent l="0" t="0" r="12700" b="12700"/>
                <wp:wrapNone/>
                <wp:docPr id="386303641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000" cy="21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294CD5" id="Rectángulo 3" o:spid="_x0000_s1026" style="position:absolute;margin-left:41.5pt;margin-top:1.65pt;width:17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"/>
            </w:pict>
          </mc:Fallback>
        </mc:AlternateContent>
      </w:r>
      <w:r w:rsidRPr="005D7321">
        <w:rPr>
          <w:rFonts w:ascii="Calibri" w:eastAsia="Calibri" w:hAnsi="Calibri" w:cs="Calibri"/>
          <w:b/>
          <w:bCs/>
          <w:lang w:eastAsia="en-US"/>
        </w:rPr>
        <w:t>Autorizamos</w:t>
      </w:r>
      <w:r w:rsidRPr="005D7321">
        <w:rPr>
          <w:rFonts w:ascii="Calibri" w:eastAsia="Calibri" w:hAnsi="Calibri" w:cs="Calibri"/>
          <w:lang w:eastAsia="en-US"/>
        </w:rPr>
        <w:t xml:space="preserve"> l</w:t>
      </w:r>
      <w:r w:rsidRPr="001D7F69">
        <w:rPr>
          <w:rFonts w:ascii="Calibri" w:eastAsia="Calibri" w:hAnsi="Calibri" w:cs="Calibri"/>
          <w:lang w:eastAsia="en-US"/>
        </w:rPr>
        <w:t>a salida de nuestro hijo/a antes de finalizar el horario lectivo, al estar su profesor ausente.</w:t>
      </w:r>
    </w:p>
    <w:p w14:paraId="0CEA0B14" w14:textId="77777777" w:rsidR="00162131" w:rsidRPr="005D7321" w:rsidRDefault="00162131" w:rsidP="00162131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09B7AFA6" w14:textId="77777777" w:rsidR="00162131" w:rsidRPr="005D7321" w:rsidRDefault="00162131" w:rsidP="00162131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98D9EA" wp14:editId="66ECB7FA">
                <wp:simplePos x="0" y="0"/>
                <wp:positionH relativeFrom="column">
                  <wp:posOffset>530860</wp:posOffset>
                </wp:positionH>
                <wp:positionV relativeFrom="paragraph">
                  <wp:posOffset>168275</wp:posOffset>
                </wp:positionV>
                <wp:extent cx="215900" cy="215900"/>
                <wp:effectExtent l="0" t="0" r="12700" b="12700"/>
                <wp:wrapNone/>
                <wp:docPr id="687458702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857D65" id="Rectángulo 3" o:spid="_x0000_s1026" style="position:absolute;margin-left:41.8pt;margin-top:13.25pt;width:17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An+ccn3QAAAAgBAAAP&#10;AAAAAAAAAAAAAAAAAF8EAABkcnMvZG93bnJldi54bWxQSwUGAAAAAAQABADzAAAAaQUAAAAA&#10;"/>
            </w:pict>
          </mc:Fallback>
        </mc:AlternateContent>
      </w:r>
    </w:p>
    <w:p w14:paraId="66DA1B50" w14:textId="77777777" w:rsidR="00162131" w:rsidRPr="005D7321" w:rsidRDefault="00162131" w:rsidP="00162131">
      <w:pPr>
        <w:widowControl w:val="0"/>
        <w:tabs>
          <w:tab w:val="left" w:pos="7215"/>
        </w:tabs>
        <w:autoSpaceDE w:val="0"/>
        <w:autoSpaceDN w:val="0"/>
        <w:ind w:left="1418" w:right="-1"/>
        <w:rPr>
          <w:rFonts w:ascii="Calibri" w:eastAsia="Calibri" w:hAnsi="Calibri" w:cs="Calibri"/>
          <w:lang w:eastAsia="en-US"/>
        </w:rPr>
      </w:pPr>
      <w:r w:rsidRPr="005D7321">
        <w:rPr>
          <w:rFonts w:ascii="Calibri" w:eastAsia="Calibri" w:hAnsi="Calibri" w:cs="Calibri"/>
          <w:b/>
          <w:bCs/>
          <w:lang w:eastAsia="en-US"/>
        </w:rPr>
        <w:t>No autorizamos</w:t>
      </w:r>
      <w:r w:rsidRPr="005D7321">
        <w:rPr>
          <w:rFonts w:ascii="Calibri" w:eastAsia="Calibri" w:hAnsi="Calibri" w:cs="Calibri"/>
          <w:lang w:eastAsia="en-US"/>
        </w:rPr>
        <w:t xml:space="preserve"> la </w:t>
      </w:r>
      <w:r w:rsidRPr="001D7F69">
        <w:rPr>
          <w:rFonts w:ascii="Calibri" w:eastAsia="Calibri" w:hAnsi="Calibri" w:cs="Calibri"/>
          <w:lang w:eastAsia="en-US"/>
        </w:rPr>
        <w:t>salida de nuestro hijo/a antes de finalizar el horario lectivo, al estar su profesor ausente.</w:t>
      </w:r>
    </w:p>
    <w:p w14:paraId="5856CC1D" w14:textId="77777777" w:rsidR="00162131" w:rsidRPr="005D7321" w:rsidRDefault="00162131" w:rsidP="00162131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14E15EA3" w14:textId="77777777" w:rsidR="00162131" w:rsidRPr="005D7321" w:rsidRDefault="00162131" w:rsidP="00162131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24F84E7C" w14:textId="77777777" w:rsidR="00162131" w:rsidRPr="005D7321" w:rsidRDefault="00162131" w:rsidP="00162131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64E7B885" w14:textId="77777777" w:rsidR="00162131" w:rsidRPr="005D7321" w:rsidRDefault="00162131" w:rsidP="00162131">
      <w:pPr>
        <w:widowControl w:val="0"/>
        <w:tabs>
          <w:tab w:val="left" w:pos="7215"/>
        </w:tabs>
        <w:autoSpaceDE w:val="0"/>
        <w:autoSpaceDN w:val="0"/>
        <w:ind w:right="-1"/>
        <w:jc w:val="center"/>
        <w:rPr>
          <w:rFonts w:ascii="Calibri" w:eastAsia="Calibri" w:hAnsi="Calibri" w:cs="Calibri"/>
          <w:lang w:eastAsia="en-US"/>
        </w:rPr>
      </w:pPr>
      <w:r w:rsidRPr="005D7321">
        <w:rPr>
          <w:rFonts w:ascii="Calibri" w:eastAsia="Calibri" w:hAnsi="Calibri" w:cs="Calibri"/>
          <w:lang w:eastAsia="en-US"/>
        </w:rPr>
        <w:t>En Móstoles, a</w:t>
      </w:r>
      <w:r>
        <w:rPr>
          <w:rFonts w:ascii="Calibri" w:eastAsia="Calibri" w:hAnsi="Calibri" w:cs="Calibri"/>
          <w:lang w:eastAsia="en-US"/>
        </w:rPr>
        <w:t xml:space="preserve"> _____</w:t>
      </w:r>
      <w:r w:rsidRPr="005D7321">
        <w:rPr>
          <w:rFonts w:ascii="Calibri" w:eastAsia="Calibri" w:hAnsi="Calibri" w:cs="Calibri"/>
          <w:lang w:eastAsia="en-US"/>
        </w:rPr>
        <w:t xml:space="preserve"> </w:t>
      </w:r>
      <w:proofErr w:type="spellStart"/>
      <w:r w:rsidRPr="005D7321">
        <w:rPr>
          <w:rFonts w:ascii="Calibri" w:eastAsia="Calibri" w:hAnsi="Calibri" w:cs="Calibri"/>
          <w:lang w:eastAsia="en-US"/>
        </w:rPr>
        <w:t>de</w:t>
      </w:r>
      <w:proofErr w:type="spellEnd"/>
      <w:r w:rsidRPr="005D7321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 xml:space="preserve">________________________ </w:t>
      </w:r>
      <w:proofErr w:type="spellStart"/>
      <w:r>
        <w:rPr>
          <w:rFonts w:ascii="Calibri" w:eastAsia="Calibri" w:hAnsi="Calibri" w:cs="Calibri"/>
          <w:lang w:eastAsia="en-US"/>
        </w:rPr>
        <w:t>de</w:t>
      </w:r>
      <w:proofErr w:type="spellEnd"/>
      <w:r>
        <w:rPr>
          <w:rFonts w:ascii="Calibri" w:eastAsia="Calibri" w:hAnsi="Calibri" w:cs="Calibri"/>
          <w:lang w:eastAsia="en-US"/>
        </w:rPr>
        <w:t xml:space="preserve"> 20___</w:t>
      </w:r>
    </w:p>
    <w:p w14:paraId="289EBF7A" w14:textId="77777777" w:rsidR="00162131" w:rsidRPr="005D7321" w:rsidRDefault="00162131" w:rsidP="00162131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6D247A24" w14:textId="77777777" w:rsidR="00162131" w:rsidRDefault="00162131" w:rsidP="00162131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tbl>
      <w:tblPr>
        <w:tblStyle w:val="Tablaconcuadrcula"/>
        <w:tblW w:w="0" w:type="auto"/>
        <w:tblInd w:w="562" w:type="dxa"/>
        <w:tblLook w:val="04A0" w:firstRow="1" w:lastRow="0" w:firstColumn="1" w:lastColumn="0" w:noHBand="0" w:noVBand="1"/>
      </w:tblPr>
      <w:tblGrid>
        <w:gridCol w:w="8498"/>
      </w:tblGrid>
      <w:tr w:rsidR="00162131" w14:paraId="51F89136" w14:textId="77777777" w:rsidTr="00995863">
        <w:trPr>
          <w:trHeight w:val="1928"/>
        </w:trPr>
        <w:tc>
          <w:tcPr>
            <w:tcW w:w="8505" w:type="dxa"/>
          </w:tcPr>
          <w:p w14:paraId="2B6EBA94" w14:textId="77777777" w:rsidR="00162131" w:rsidRPr="00042C16" w:rsidRDefault="00162131" w:rsidP="00995863">
            <w:pPr>
              <w:widowControl w:val="0"/>
              <w:tabs>
                <w:tab w:val="left" w:pos="7215"/>
              </w:tabs>
              <w:autoSpaceDE w:val="0"/>
              <w:autoSpaceDN w:val="0"/>
              <w:ind w:right="-1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42C16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Firma</w:t>
            </w: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 de los</w:t>
            </w:r>
            <w:r w:rsidRPr="00042C16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padre</w:t>
            </w: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 o tutor legal</w:t>
            </w:r>
          </w:p>
        </w:tc>
      </w:tr>
    </w:tbl>
    <w:p w14:paraId="47E7AF77" w14:textId="77777777" w:rsidR="00162131" w:rsidRDefault="00162131" w:rsidP="00162131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1296ECB0" w14:textId="793229F6" w:rsidR="00842ADC" w:rsidRPr="00162131" w:rsidRDefault="00842ADC" w:rsidP="00162131">
      <w:pPr>
        <w:rPr>
          <w:rFonts w:eastAsia="Calibri"/>
        </w:rPr>
      </w:pPr>
    </w:p>
    <w:sectPr w:rsidR="00842ADC" w:rsidRPr="00162131" w:rsidSect="00742F24">
      <w:headerReference w:type="default" r:id="rId8"/>
      <w:footerReference w:type="default" r:id="rId9"/>
      <w:type w:val="continuous"/>
      <w:pgSz w:w="11906" w:h="16838" w:code="9"/>
      <w:pgMar w:top="2410" w:right="1418" w:bottom="709" w:left="1418" w:header="28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22E33" w14:textId="77777777" w:rsidR="00181C84" w:rsidRDefault="00181C84">
      <w:r>
        <w:separator/>
      </w:r>
    </w:p>
  </w:endnote>
  <w:endnote w:type="continuationSeparator" w:id="0">
    <w:p w14:paraId="21DD7E30" w14:textId="77777777" w:rsidR="00181C84" w:rsidRDefault="00181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BFF4" w14:textId="77777777" w:rsidR="00000632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FONDO SOCIAL EUROPEO PLUS</w:t>
    </w:r>
  </w:p>
  <w:p w14:paraId="3C37B102" w14:textId="77777777" w:rsidR="00CB0CDC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El FSE+ invierte en su futuro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2AA25" w14:textId="77777777" w:rsidR="00181C84" w:rsidRDefault="00181C84">
      <w:r>
        <w:separator/>
      </w:r>
    </w:p>
  </w:footnote>
  <w:footnote w:type="continuationSeparator" w:id="0">
    <w:p w14:paraId="1DF6FDC7" w14:textId="77777777" w:rsidR="00181C84" w:rsidRDefault="00181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8" w:type="dxa"/>
      <w:jc w:val="center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Look w:val="04A0" w:firstRow="1" w:lastRow="0" w:firstColumn="1" w:lastColumn="0" w:noHBand="0" w:noVBand="1"/>
    </w:tblPr>
    <w:tblGrid>
      <w:gridCol w:w="3293"/>
      <w:gridCol w:w="1350"/>
      <w:gridCol w:w="2901"/>
      <w:gridCol w:w="2104"/>
    </w:tblGrid>
    <w:tr w:rsidR="00F42DF8" w14:paraId="07B63967" w14:textId="77777777" w:rsidTr="00531995">
      <w:trPr>
        <w:trHeight w:val="1247"/>
        <w:jc w:val="center"/>
      </w:trPr>
      <w:tc>
        <w:tcPr>
          <w:tcW w:w="3293" w:type="dxa"/>
          <w:vAlign w:val="center"/>
        </w:tcPr>
        <w:p w14:paraId="5B9ED920" w14:textId="77777777" w:rsidR="00F42DF8" w:rsidRDefault="00F42DF8" w:rsidP="00F76F1D">
          <w:pPr>
            <w:widowControl w:val="0"/>
            <w:ind w:left="-113"/>
            <w:rPr>
              <w:snapToGrid w:val="0"/>
            </w:rPr>
          </w:pPr>
          <w:r w:rsidRPr="00000632">
            <w:rPr>
              <w:noProof/>
            </w:rPr>
            <w:drawing>
              <wp:inline distT="0" distB="0" distL="0" distR="0" wp14:anchorId="56E649F3" wp14:editId="5BAFDCE5">
                <wp:extent cx="1774413" cy="618490"/>
                <wp:effectExtent l="0" t="0" r="0" b="0"/>
                <wp:docPr id="838326676" name="Imagen 838326676" descr="81C82A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2" descr="81C82A5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082" r="-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348" cy="62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vAlign w:val="center"/>
        </w:tcPr>
        <w:p w14:paraId="77FC7524" w14:textId="77777777" w:rsidR="00F42DF8" w:rsidRDefault="00F42DF8" w:rsidP="00F76F1D">
          <w:pPr>
            <w:widowControl w:val="0"/>
            <w:jc w:val="center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4BA336F" wp14:editId="7653CE90">
                <wp:extent cx="657225" cy="781050"/>
                <wp:effectExtent l="0" t="0" r="0" b="0"/>
                <wp:docPr id="1481026520" name="Imagen 14" descr="LOGO LETR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LOGO LETR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1" w:type="dxa"/>
          <w:vAlign w:val="center"/>
        </w:tcPr>
        <w:p w14:paraId="2B26E216" w14:textId="77777777" w:rsidR="00F42DF8" w:rsidRDefault="00F42DF8" w:rsidP="00042AE4">
          <w:pPr>
            <w:widowControl w:val="0"/>
            <w:jc w:val="right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8284EB8" wp14:editId="0D60AB9C">
                <wp:extent cx="1490662" cy="390445"/>
                <wp:effectExtent l="0" t="0" r="0" b="0"/>
                <wp:docPr id="1260945178" name="Imagen 12609451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5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968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04" w:type="dxa"/>
          <w:vAlign w:val="center"/>
        </w:tcPr>
        <w:p w14:paraId="0DBC3126" w14:textId="77777777" w:rsidR="00F42DF8" w:rsidRDefault="00F42DF8" w:rsidP="007C4051">
          <w:pPr>
            <w:widowControl w:val="0"/>
            <w:ind w:right="-91"/>
            <w:jc w:val="right"/>
            <w:rPr>
              <w:snapToGrid w:val="0"/>
            </w:rPr>
          </w:pPr>
          <w:r>
            <w:rPr>
              <w:noProof/>
              <w:snapToGrid w:val="0"/>
            </w:rPr>
            <w:drawing>
              <wp:inline distT="0" distB="0" distL="0" distR="0" wp14:anchorId="50A42D14" wp14:editId="456234F4">
                <wp:extent cx="1133475" cy="306070"/>
                <wp:effectExtent l="0" t="0" r="9525" b="0"/>
                <wp:docPr id="176636007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2367" cy="316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4C4D98A" w14:textId="77777777" w:rsidR="00555013" w:rsidRDefault="00555013" w:rsidP="00EC58FA">
    <w:pPr>
      <w:widowControl w:val="0"/>
      <w:pBdr>
        <w:bottom w:val="single" w:sz="6" w:space="1" w:color="auto"/>
      </w:pBdr>
      <w:ind w:left="-284" w:right="-284"/>
      <w:rPr>
        <w:snapToGrid w:val="0"/>
        <w:sz w:val="16"/>
      </w:rPr>
    </w:pPr>
  </w:p>
  <w:p w14:paraId="3EDA7B05" w14:textId="77777777" w:rsidR="006358BA" w:rsidRPr="00836416" w:rsidRDefault="00555013" w:rsidP="00EC58FA">
    <w:pPr>
      <w:widowControl w:val="0"/>
      <w:tabs>
        <w:tab w:val="center" w:pos="4536"/>
        <w:tab w:val="right" w:pos="9637"/>
      </w:tabs>
      <w:spacing w:before="60"/>
      <w:ind w:left="-284" w:right="-284"/>
      <w:rPr>
        <w:snapToGrid w:val="0"/>
        <w:sz w:val="16"/>
        <w:szCs w:val="16"/>
      </w:rPr>
    </w:pPr>
    <w:r>
      <w:rPr>
        <w:snapToGrid w:val="0"/>
        <w:sz w:val="16"/>
      </w:rPr>
      <w:t>I</w:t>
    </w:r>
    <w:r w:rsidR="00BE279F">
      <w:rPr>
        <w:snapToGrid w:val="0"/>
        <w:sz w:val="16"/>
        <w:szCs w:val="16"/>
      </w:rPr>
      <w:t>ES LUIS BUÑ</w:t>
    </w:r>
    <w:r>
      <w:rPr>
        <w:snapToGrid w:val="0"/>
        <w:sz w:val="16"/>
        <w:szCs w:val="16"/>
      </w:rPr>
      <w:t>UEL</w:t>
    </w:r>
    <w:r w:rsidR="00466A97">
      <w:rPr>
        <w:snapToGrid w:val="0"/>
        <w:sz w:val="16"/>
        <w:szCs w:val="16"/>
      </w:rPr>
      <w:tab/>
    </w:r>
    <w:r w:rsidR="006234B3">
      <w:rPr>
        <w:snapToGrid w:val="0"/>
        <w:sz w:val="16"/>
        <w:szCs w:val="16"/>
      </w:rPr>
      <w:t xml:space="preserve">Edificio principal: </w:t>
    </w:r>
    <w:r w:rsidR="00835264" w:rsidRPr="00836416">
      <w:rPr>
        <w:snapToGrid w:val="0"/>
        <w:sz w:val="16"/>
        <w:szCs w:val="16"/>
      </w:rPr>
      <w:t>C/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ORQU</w:t>
    </w:r>
    <w:r w:rsidR="00215868">
      <w:rPr>
        <w:snapToGrid w:val="0"/>
        <w:sz w:val="16"/>
        <w:szCs w:val="16"/>
      </w:rPr>
      <w:t>Í</w:t>
    </w:r>
    <w:r w:rsidR="00CE01A8" w:rsidRPr="00836416">
      <w:rPr>
        <w:snapToGrid w:val="0"/>
        <w:sz w:val="16"/>
        <w:szCs w:val="16"/>
      </w:rPr>
      <w:t xml:space="preserve">DEA </w:t>
    </w:r>
    <w:proofErr w:type="spellStart"/>
    <w:r w:rsidR="00CE01A8" w:rsidRPr="00836416">
      <w:rPr>
        <w:snapToGrid w:val="0"/>
        <w:sz w:val="16"/>
        <w:szCs w:val="16"/>
      </w:rPr>
      <w:t>Nº</w:t>
    </w:r>
    <w:proofErr w:type="spellEnd"/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 xml:space="preserve">1 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-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6358BA" w:rsidRPr="00836416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Edificio Pablo Casals: </w:t>
    </w:r>
    <w:r w:rsidR="006358BA" w:rsidRPr="00836416">
      <w:rPr>
        <w:snapToGrid w:val="0"/>
        <w:sz w:val="16"/>
        <w:szCs w:val="16"/>
      </w:rPr>
      <w:t xml:space="preserve">C/ </w:t>
    </w:r>
    <w:r w:rsidR="00CE01A8">
      <w:rPr>
        <w:snapToGrid w:val="0"/>
        <w:sz w:val="16"/>
        <w:szCs w:val="16"/>
      </w:rPr>
      <w:t xml:space="preserve">VIOLETA </w:t>
    </w:r>
    <w:proofErr w:type="spellStart"/>
    <w:r w:rsidR="00CE01A8">
      <w:rPr>
        <w:snapToGrid w:val="0"/>
        <w:sz w:val="16"/>
        <w:szCs w:val="16"/>
      </w:rPr>
      <w:t>Nº</w:t>
    </w:r>
    <w:proofErr w:type="spellEnd"/>
    <w:r w:rsidR="00BE279F">
      <w:rPr>
        <w:snapToGrid w:val="0"/>
        <w:sz w:val="16"/>
        <w:szCs w:val="16"/>
      </w:rPr>
      <w:t xml:space="preserve"> 10</w:t>
    </w:r>
    <w:r w:rsidR="00EA4C88">
      <w:rPr>
        <w:snapToGrid w:val="0"/>
        <w:sz w:val="16"/>
        <w:szCs w:val="16"/>
      </w:rPr>
      <w:tab/>
    </w:r>
    <w:r>
      <w:rPr>
        <w:snapToGrid w:val="0"/>
        <w:sz w:val="16"/>
        <w:szCs w:val="16"/>
      </w:rPr>
      <w:t xml:space="preserve"> </w:t>
    </w:r>
    <w:r w:rsidR="00CE01A8">
      <w:rPr>
        <w:snapToGrid w:val="0"/>
        <w:sz w:val="16"/>
        <w:szCs w:val="16"/>
      </w:rPr>
      <w:t>28933 MÓSTOLES</w:t>
    </w:r>
  </w:p>
  <w:p w14:paraId="5EAE3A45" w14:textId="77777777" w:rsidR="002461FA" w:rsidRDefault="00835264" w:rsidP="00EC58FA">
    <w:pPr>
      <w:widowControl w:val="0"/>
      <w:tabs>
        <w:tab w:val="right" w:pos="9637"/>
      </w:tabs>
      <w:spacing w:after="60"/>
      <w:ind w:left="-284" w:right="-284"/>
      <w:rPr>
        <w:snapToGrid w:val="0"/>
        <w:sz w:val="16"/>
        <w:szCs w:val="16"/>
      </w:rPr>
    </w:pPr>
    <w:r w:rsidRPr="00836416">
      <w:rPr>
        <w:b/>
        <w:snapToGrid w:val="0"/>
        <w:sz w:val="16"/>
        <w:szCs w:val="16"/>
      </w:rPr>
      <w:t>TEL</w:t>
    </w:r>
    <w:r w:rsidR="00EC58FA">
      <w:rPr>
        <w:b/>
        <w:snapToGrid w:val="0"/>
        <w:sz w:val="16"/>
        <w:szCs w:val="16"/>
      </w:rPr>
      <w:t>É</w:t>
    </w:r>
    <w:r w:rsidRPr="00836416">
      <w:rPr>
        <w:b/>
        <w:snapToGrid w:val="0"/>
        <w:sz w:val="16"/>
        <w:szCs w:val="16"/>
      </w:rPr>
      <w:t>FONOS</w:t>
    </w:r>
    <w:r w:rsidR="00555013">
      <w:rPr>
        <w:b/>
        <w:snapToGrid w:val="0"/>
        <w:sz w:val="16"/>
        <w:szCs w:val="16"/>
      </w:rPr>
      <w:t>:</w:t>
    </w:r>
    <w:r w:rsidR="00EC58FA">
      <w:rPr>
        <w:b/>
        <w:snapToGrid w:val="0"/>
        <w:sz w:val="16"/>
        <w:szCs w:val="16"/>
      </w:rPr>
      <w:t xml:space="preserve">   </w:t>
    </w:r>
    <w:r w:rsidRPr="00836416">
      <w:rPr>
        <w:b/>
        <w:snapToGrid w:val="0"/>
        <w:sz w:val="16"/>
        <w:szCs w:val="16"/>
      </w:rPr>
      <w:t>912360001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-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91</w:t>
    </w:r>
    <w:r w:rsidR="006358BA" w:rsidRPr="00836416">
      <w:rPr>
        <w:b/>
        <w:snapToGrid w:val="0"/>
        <w:sz w:val="16"/>
        <w:szCs w:val="16"/>
      </w:rPr>
      <w:t>6183971</w:t>
    </w:r>
    <w:r w:rsidR="00466A97">
      <w:rPr>
        <w:snapToGrid w:val="0"/>
        <w:sz w:val="16"/>
        <w:szCs w:val="16"/>
      </w:rPr>
      <w:t xml:space="preserve"> </w:t>
    </w:r>
    <w:r w:rsidR="00EC58FA">
      <w:rPr>
        <w:snapToGrid w:val="0"/>
        <w:sz w:val="16"/>
        <w:szCs w:val="16"/>
      </w:rPr>
      <w:tab/>
    </w:r>
    <w:r w:rsidR="006358BA" w:rsidRPr="00836416">
      <w:rPr>
        <w:snapToGrid w:val="0"/>
        <w:sz w:val="16"/>
        <w:szCs w:val="16"/>
      </w:rPr>
      <w:t xml:space="preserve">email:  </w:t>
    </w:r>
    <w:r w:rsidR="00B77152" w:rsidRPr="00317A0E">
      <w:rPr>
        <w:snapToGrid w:val="0"/>
        <w:sz w:val="16"/>
        <w:szCs w:val="16"/>
      </w:rPr>
      <w:t>ies.luisbunuel.mostoles@educa.madrid.org</w:t>
    </w:r>
  </w:p>
  <w:p w14:paraId="5CFE3F88" w14:textId="77777777" w:rsidR="00B77152" w:rsidRPr="00B77152" w:rsidRDefault="00B77152" w:rsidP="00EC58FA">
    <w:pPr>
      <w:widowControl w:val="0"/>
      <w:pBdr>
        <w:top w:val="single" w:sz="6" w:space="1" w:color="auto"/>
      </w:pBdr>
      <w:tabs>
        <w:tab w:val="right" w:pos="9072"/>
      </w:tabs>
      <w:ind w:left="-284" w:right="-284"/>
      <w:rPr>
        <w:snapToGrid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FCD"/>
    <w:multiLevelType w:val="hybridMultilevel"/>
    <w:tmpl w:val="4B5A2556"/>
    <w:lvl w:ilvl="0" w:tplc="0C8213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544F"/>
    <w:multiLevelType w:val="hybridMultilevel"/>
    <w:tmpl w:val="2B444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18"/>
    <w:multiLevelType w:val="hybridMultilevel"/>
    <w:tmpl w:val="240E8000"/>
    <w:lvl w:ilvl="0" w:tplc="E0C457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16EF"/>
    <w:multiLevelType w:val="hybridMultilevel"/>
    <w:tmpl w:val="7B7E0488"/>
    <w:lvl w:ilvl="0" w:tplc="3F3AEA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23198"/>
    <w:multiLevelType w:val="hybridMultilevel"/>
    <w:tmpl w:val="CE067296"/>
    <w:lvl w:ilvl="0" w:tplc="76ECB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19104">
    <w:abstractNumId w:val="0"/>
  </w:num>
  <w:num w:numId="2" w16cid:durableId="934559610">
    <w:abstractNumId w:val="4"/>
  </w:num>
  <w:num w:numId="3" w16cid:durableId="1753547365">
    <w:abstractNumId w:val="3"/>
  </w:num>
  <w:num w:numId="4" w16cid:durableId="1541436266">
    <w:abstractNumId w:val="2"/>
  </w:num>
  <w:num w:numId="5" w16cid:durableId="145092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B7"/>
    <w:rsid w:val="00000632"/>
    <w:rsid w:val="000016C1"/>
    <w:rsid w:val="00015574"/>
    <w:rsid w:val="00021320"/>
    <w:rsid w:val="0002410C"/>
    <w:rsid w:val="00024267"/>
    <w:rsid w:val="00031215"/>
    <w:rsid w:val="00031442"/>
    <w:rsid w:val="000336A6"/>
    <w:rsid w:val="00042AE4"/>
    <w:rsid w:val="00043370"/>
    <w:rsid w:val="00051D39"/>
    <w:rsid w:val="00060A96"/>
    <w:rsid w:val="00066FAB"/>
    <w:rsid w:val="00076516"/>
    <w:rsid w:val="00081FA9"/>
    <w:rsid w:val="00092F5A"/>
    <w:rsid w:val="0009529E"/>
    <w:rsid w:val="000A0CED"/>
    <w:rsid w:val="000A607B"/>
    <w:rsid w:val="000B0ED0"/>
    <w:rsid w:val="000B2E39"/>
    <w:rsid w:val="000B7BB0"/>
    <w:rsid w:val="000C4352"/>
    <w:rsid w:val="000D5AC6"/>
    <w:rsid w:val="000F43CC"/>
    <w:rsid w:val="00103348"/>
    <w:rsid w:val="00106FF2"/>
    <w:rsid w:val="00111608"/>
    <w:rsid w:val="00117B86"/>
    <w:rsid w:val="00131504"/>
    <w:rsid w:val="00133460"/>
    <w:rsid w:val="001336B6"/>
    <w:rsid w:val="00134AD4"/>
    <w:rsid w:val="00162131"/>
    <w:rsid w:val="0017128E"/>
    <w:rsid w:val="00181C84"/>
    <w:rsid w:val="00193D7E"/>
    <w:rsid w:val="0019599A"/>
    <w:rsid w:val="001A05FC"/>
    <w:rsid w:val="001A56A7"/>
    <w:rsid w:val="001E7918"/>
    <w:rsid w:val="001F6D3A"/>
    <w:rsid w:val="00204FFD"/>
    <w:rsid w:val="002070E9"/>
    <w:rsid w:val="00213CBC"/>
    <w:rsid w:val="00215868"/>
    <w:rsid w:val="00226C6D"/>
    <w:rsid w:val="0024114C"/>
    <w:rsid w:val="002461FA"/>
    <w:rsid w:val="00252805"/>
    <w:rsid w:val="00291976"/>
    <w:rsid w:val="002944D9"/>
    <w:rsid w:val="00297E55"/>
    <w:rsid w:val="002A63F0"/>
    <w:rsid w:val="002B226A"/>
    <w:rsid w:val="002C0035"/>
    <w:rsid w:val="002C289E"/>
    <w:rsid w:val="002C6B26"/>
    <w:rsid w:val="002D02A8"/>
    <w:rsid w:val="002E51A8"/>
    <w:rsid w:val="002E622A"/>
    <w:rsid w:val="00300442"/>
    <w:rsid w:val="00307695"/>
    <w:rsid w:val="00313447"/>
    <w:rsid w:val="00317A0E"/>
    <w:rsid w:val="003321A6"/>
    <w:rsid w:val="003409A4"/>
    <w:rsid w:val="003453B7"/>
    <w:rsid w:val="00355DD2"/>
    <w:rsid w:val="003719FB"/>
    <w:rsid w:val="00372CDC"/>
    <w:rsid w:val="003751CF"/>
    <w:rsid w:val="003B5750"/>
    <w:rsid w:val="003B66BB"/>
    <w:rsid w:val="003C486B"/>
    <w:rsid w:val="003C53CA"/>
    <w:rsid w:val="003D2D67"/>
    <w:rsid w:val="003D5219"/>
    <w:rsid w:val="003E0DEF"/>
    <w:rsid w:val="003F6469"/>
    <w:rsid w:val="00403AE6"/>
    <w:rsid w:val="0041552C"/>
    <w:rsid w:val="004265E8"/>
    <w:rsid w:val="0042716F"/>
    <w:rsid w:val="00433157"/>
    <w:rsid w:val="004405F1"/>
    <w:rsid w:val="0044321B"/>
    <w:rsid w:val="0044577F"/>
    <w:rsid w:val="00466A97"/>
    <w:rsid w:val="0047193C"/>
    <w:rsid w:val="00492C50"/>
    <w:rsid w:val="004A1D0A"/>
    <w:rsid w:val="004A2725"/>
    <w:rsid w:val="004A5E8A"/>
    <w:rsid w:val="004A6C55"/>
    <w:rsid w:val="004C0C30"/>
    <w:rsid w:val="004D548F"/>
    <w:rsid w:val="004F4906"/>
    <w:rsid w:val="005044FD"/>
    <w:rsid w:val="005056E3"/>
    <w:rsid w:val="005077B3"/>
    <w:rsid w:val="005128C8"/>
    <w:rsid w:val="00516493"/>
    <w:rsid w:val="00531995"/>
    <w:rsid w:val="00534977"/>
    <w:rsid w:val="00542223"/>
    <w:rsid w:val="00547472"/>
    <w:rsid w:val="0055417C"/>
    <w:rsid w:val="00555013"/>
    <w:rsid w:val="00563575"/>
    <w:rsid w:val="00570604"/>
    <w:rsid w:val="00573490"/>
    <w:rsid w:val="00573F9A"/>
    <w:rsid w:val="00590C11"/>
    <w:rsid w:val="00595169"/>
    <w:rsid w:val="00595E7A"/>
    <w:rsid w:val="0059654D"/>
    <w:rsid w:val="005A2C27"/>
    <w:rsid w:val="005C691F"/>
    <w:rsid w:val="005D3323"/>
    <w:rsid w:val="005D695C"/>
    <w:rsid w:val="005E077F"/>
    <w:rsid w:val="005E3770"/>
    <w:rsid w:val="005E64CA"/>
    <w:rsid w:val="005F47A9"/>
    <w:rsid w:val="00602C31"/>
    <w:rsid w:val="00615C03"/>
    <w:rsid w:val="00616BE3"/>
    <w:rsid w:val="006234B3"/>
    <w:rsid w:val="0063555E"/>
    <w:rsid w:val="006358BA"/>
    <w:rsid w:val="0065175A"/>
    <w:rsid w:val="006565FE"/>
    <w:rsid w:val="00656A08"/>
    <w:rsid w:val="00657C19"/>
    <w:rsid w:val="006654EE"/>
    <w:rsid w:val="00690646"/>
    <w:rsid w:val="006959A9"/>
    <w:rsid w:val="006A521A"/>
    <w:rsid w:val="006A723B"/>
    <w:rsid w:val="006A7929"/>
    <w:rsid w:val="006B05F8"/>
    <w:rsid w:val="006B5650"/>
    <w:rsid w:val="006C1431"/>
    <w:rsid w:val="006C35D9"/>
    <w:rsid w:val="006C6A51"/>
    <w:rsid w:val="006D7450"/>
    <w:rsid w:val="006E17EE"/>
    <w:rsid w:val="006E3C1C"/>
    <w:rsid w:val="00710451"/>
    <w:rsid w:val="00735290"/>
    <w:rsid w:val="00735D53"/>
    <w:rsid w:val="00742F24"/>
    <w:rsid w:val="00781A5C"/>
    <w:rsid w:val="00785962"/>
    <w:rsid w:val="00792A36"/>
    <w:rsid w:val="007A189B"/>
    <w:rsid w:val="007A33A2"/>
    <w:rsid w:val="007B2E3A"/>
    <w:rsid w:val="007C0435"/>
    <w:rsid w:val="007C4051"/>
    <w:rsid w:val="007C6727"/>
    <w:rsid w:val="00801309"/>
    <w:rsid w:val="00805324"/>
    <w:rsid w:val="00813C8E"/>
    <w:rsid w:val="00813FB3"/>
    <w:rsid w:val="00835264"/>
    <w:rsid w:val="00836416"/>
    <w:rsid w:val="00842ADC"/>
    <w:rsid w:val="008522D0"/>
    <w:rsid w:val="00853425"/>
    <w:rsid w:val="00857B1C"/>
    <w:rsid w:val="0087299F"/>
    <w:rsid w:val="008748E2"/>
    <w:rsid w:val="00891743"/>
    <w:rsid w:val="00891B5B"/>
    <w:rsid w:val="0089671E"/>
    <w:rsid w:val="008977C9"/>
    <w:rsid w:val="008C3A71"/>
    <w:rsid w:val="008D4DAF"/>
    <w:rsid w:val="008E114E"/>
    <w:rsid w:val="008E304C"/>
    <w:rsid w:val="008E7955"/>
    <w:rsid w:val="0091348A"/>
    <w:rsid w:val="00915BBE"/>
    <w:rsid w:val="00925474"/>
    <w:rsid w:val="00941921"/>
    <w:rsid w:val="00952636"/>
    <w:rsid w:val="00961329"/>
    <w:rsid w:val="00961570"/>
    <w:rsid w:val="0096224B"/>
    <w:rsid w:val="009670A0"/>
    <w:rsid w:val="009670B8"/>
    <w:rsid w:val="009726BC"/>
    <w:rsid w:val="00990C02"/>
    <w:rsid w:val="009B19C5"/>
    <w:rsid w:val="00A167D9"/>
    <w:rsid w:val="00A249D5"/>
    <w:rsid w:val="00A25C90"/>
    <w:rsid w:val="00A33B09"/>
    <w:rsid w:val="00A33DA9"/>
    <w:rsid w:val="00A41C84"/>
    <w:rsid w:val="00A44FE9"/>
    <w:rsid w:val="00A61D62"/>
    <w:rsid w:val="00A83131"/>
    <w:rsid w:val="00A92161"/>
    <w:rsid w:val="00A9523B"/>
    <w:rsid w:val="00A964C8"/>
    <w:rsid w:val="00A9758D"/>
    <w:rsid w:val="00A97817"/>
    <w:rsid w:val="00AA5155"/>
    <w:rsid w:val="00AA76B1"/>
    <w:rsid w:val="00AC4658"/>
    <w:rsid w:val="00AD2F72"/>
    <w:rsid w:val="00AD3A3A"/>
    <w:rsid w:val="00AD6285"/>
    <w:rsid w:val="00AE0058"/>
    <w:rsid w:val="00AE1D55"/>
    <w:rsid w:val="00AE6A3F"/>
    <w:rsid w:val="00AE7693"/>
    <w:rsid w:val="00AF1006"/>
    <w:rsid w:val="00B13B74"/>
    <w:rsid w:val="00B24BC5"/>
    <w:rsid w:val="00B31A9E"/>
    <w:rsid w:val="00B369D2"/>
    <w:rsid w:val="00B577A8"/>
    <w:rsid w:val="00B608D9"/>
    <w:rsid w:val="00B736C1"/>
    <w:rsid w:val="00B73838"/>
    <w:rsid w:val="00B75F20"/>
    <w:rsid w:val="00B77152"/>
    <w:rsid w:val="00B852A6"/>
    <w:rsid w:val="00B93E09"/>
    <w:rsid w:val="00BA540C"/>
    <w:rsid w:val="00BA71E5"/>
    <w:rsid w:val="00BD59B0"/>
    <w:rsid w:val="00BD5D9D"/>
    <w:rsid w:val="00BD7950"/>
    <w:rsid w:val="00BE279F"/>
    <w:rsid w:val="00BE683E"/>
    <w:rsid w:val="00BF4D3E"/>
    <w:rsid w:val="00C033BD"/>
    <w:rsid w:val="00C16B48"/>
    <w:rsid w:val="00C232A9"/>
    <w:rsid w:val="00C26656"/>
    <w:rsid w:val="00C335EC"/>
    <w:rsid w:val="00C46795"/>
    <w:rsid w:val="00C961B7"/>
    <w:rsid w:val="00CB0CDC"/>
    <w:rsid w:val="00CB596E"/>
    <w:rsid w:val="00CD0D24"/>
    <w:rsid w:val="00CD50CB"/>
    <w:rsid w:val="00CE01A8"/>
    <w:rsid w:val="00CE2012"/>
    <w:rsid w:val="00CE57DE"/>
    <w:rsid w:val="00CF3161"/>
    <w:rsid w:val="00D0405E"/>
    <w:rsid w:val="00D1117C"/>
    <w:rsid w:val="00D1118D"/>
    <w:rsid w:val="00D42799"/>
    <w:rsid w:val="00D42966"/>
    <w:rsid w:val="00D4634F"/>
    <w:rsid w:val="00D60AF8"/>
    <w:rsid w:val="00D7346A"/>
    <w:rsid w:val="00D85E43"/>
    <w:rsid w:val="00D90EA1"/>
    <w:rsid w:val="00D9757A"/>
    <w:rsid w:val="00DA156D"/>
    <w:rsid w:val="00DA184B"/>
    <w:rsid w:val="00DA1A15"/>
    <w:rsid w:val="00DA6503"/>
    <w:rsid w:val="00DC2201"/>
    <w:rsid w:val="00DC313B"/>
    <w:rsid w:val="00DC37F4"/>
    <w:rsid w:val="00DC6364"/>
    <w:rsid w:val="00DC7962"/>
    <w:rsid w:val="00DD6843"/>
    <w:rsid w:val="00DE0673"/>
    <w:rsid w:val="00DE18BD"/>
    <w:rsid w:val="00DF0337"/>
    <w:rsid w:val="00E04DD0"/>
    <w:rsid w:val="00E16209"/>
    <w:rsid w:val="00E16AD6"/>
    <w:rsid w:val="00E31B17"/>
    <w:rsid w:val="00E329E8"/>
    <w:rsid w:val="00E40946"/>
    <w:rsid w:val="00E6155C"/>
    <w:rsid w:val="00E71019"/>
    <w:rsid w:val="00E80C82"/>
    <w:rsid w:val="00E825E8"/>
    <w:rsid w:val="00E86439"/>
    <w:rsid w:val="00E87F8C"/>
    <w:rsid w:val="00E91862"/>
    <w:rsid w:val="00E964F9"/>
    <w:rsid w:val="00EA46A7"/>
    <w:rsid w:val="00EA4C88"/>
    <w:rsid w:val="00EA613A"/>
    <w:rsid w:val="00EB540C"/>
    <w:rsid w:val="00EB7495"/>
    <w:rsid w:val="00EC58FA"/>
    <w:rsid w:val="00EC6910"/>
    <w:rsid w:val="00ED43D0"/>
    <w:rsid w:val="00EE0DA5"/>
    <w:rsid w:val="00EF24E4"/>
    <w:rsid w:val="00EF49B8"/>
    <w:rsid w:val="00F0354E"/>
    <w:rsid w:val="00F06EB5"/>
    <w:rsid w:val="00F10135"/>
    <w:rsid w:val="00F133CC"/>
    <w:rsid w:val="00F15432"/>
    <w:rsid w:val="00F24C5A"/>
    <w:rsid w:val="00F25809"/>
    <w:rsid w:val="00F2625D"/>
    <w:rsid w:val="00F37A5D"/>
    <w:rsid w:val="00F42DF8"/>
    <w:rsid w:val="00F45DDF"/>
    <w:rsid w:val="00F54A65"/>
    <w:rsid w:val="00F6227A"/>
    <w:rsid w:val="00F76F1D"/>
    <w:rsid w:val="00F8776D"/>
    <w:rsid w:val="00F90616"/>
    <w:rsid w:val="00F91803"/>
    <w:rsid w:val="00FA289D"/>
    <w:rsid w:val="00FA2C61"/>
    <w:rsid w:val="00FB27CF"/>
    <w:rsid w:val="00FC11BF"/>
    <w:rsid w:val="00FC32B1"/>
    <w:rsid w:val="00FC40D3"/>
    <w:rsid w:val="00FC5BA2"/>
    <w:rsid w:val="00FC6F97"/>
    <w:rsid w:val="00FC7445"/>
    <w:rsid w:val="00FD5073"/>
    <w:rsid w:val="00FF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48AEC"/>
  <w15:chartTrackingRefBased/>
  <w15:docId w15:val="{F8D17C65-B7DB-4904-81A0-2A25A65B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650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10135"/>
    <w:pPr>
      <w:tabs>
        <w:tab w:val="center" w:pos="4252"/>
        <w:tab w:val="right" w:pos="8504"/>
      </w:tabs>
    </w:pPr>
  </w:style>
  <w:style w:type="character" w:styleId="Hipervnculo">
    <w:name w:val="Hyperlink"/>
    <w:rsid w:val="008C3A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6B1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76B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695C"/>
    <w:pPr>
      <w:ind w:left="708"/>
    </w:pPr>
  </w:style>
  <w:style w:type="character" w:styleId="Hipervnculovisitado">
    <w:name w:val="FollowedHyperlink"/>
    <w:uiPriority w:val="99"/>
    <w:semiHidden/>
    <w:unhideWhenUsed/>
    <w:rsid w:val="00616BE3"/>
    <w:rPr>
      <w:color w:val="954F72"/>
      <w:u w:val="single"/>
    </w:rPr>
  </w:style>
  <w:style w:type="table" w:styleId="Tablaconcuadrcula">
    <w:name w:val="Table Grid"/>
    <w:basedOn w:val="Tablanormal"/>
    <w:uiPriority w:val="59"/>
    <w:rsid w:val="00CB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cuments\Plantillas%20personalizadas%20de%20Office\Escrito%20con%20membrete_v06-2025_Plantilla%20Word_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7F1A-675E-4326-8330-C0719A88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Escrito con membrete_v06-2025_Plantilla Word_2.dotx</Template>
  <TotalTime>2</TotalTime>
  <Pages>2</Pages>
  <Words>233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«GRUPO» «Combinar registro nº»</vt:lpstr>
    </vt:vector>
  </TitlesOfParts>
  <Company>Company S.L.</Company>
  <LinksUpToDate>false</LinksUpToDate>
  <CharactersWithSpaces>1517</CharactersWithSpaces>
  <SharedDoc>false</SharedDoc>
  <HLinks>
    <vt:vector size="6" baseType="variant"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https://raices.madrid.org/secretariavirtual/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«GRUPO» «Combinar registro nº»</dc:title>
  <dc:subject/>
  <dc:creator>PC</dc:creator>
  <cp:keywords/>
  <cp:lastModifiedBy>Rafa</cp:lastModifiedBy>
  <cp:revision>2</cp:revision>
  <cp:lastPrinted>2024-06-05T09:13:00Z</cp:lastPrinted>
  <dcterms:created xsi:type="dcterms:W3CDTF">2025-06-26T08:12:00Z</dcterms:created>
  <dcterms:modified xsi:type="dcterms:W3CDTF">2025-06-26T08:12:00Z</dcterms:modified>
</cp:coreProperties>
</file>